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51B80" w14:textId="1F0D2A2F" w:rsidR="0084142B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TSG-SA3 Meeting #11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S3-24</w:t>
      </w:r>
      <w:r w:rsidR="00205714">
        <w:rPr>
          <w:b/>
          <w:i/>
          <w:sz w:val="28"/>
          <w:lang w:val="en-US"/>
        </w:rPr>
        <w:t>2989</w:t>
      </w:r>
    </w:p>
    <w:p w14:paraId="128CC68F" w14:textId="77777777" w:rsidR="0084142B" w:rsidRDefault="00000000">
      <w:pPr>
        <w:spacing w:after="120"/>
        <w:outlineLvl w:val="0"/>
        <w:rPr>
          <w:rFonts w:ascii="Arial" w:eastAsia="Times New Roman" w:hAnsi="Arial"/>
          <w:b/>
          <w:bCs/>
          <w:sz w:val="24"/>
        </w:rPr>
      </w:pPr>
      <w:r>
        <w:rPr>
          <w:rFonts w:ascii="Arial" w:hAnsi="Arial" w:hint="eastAsia"/>
          <w:b/>
          <w:bCs/>
          <w:sz w:val="24"/>
          <w:lang w:val="en-US" w:eastAsia="zh-CN"/>
        </w:rPr>
        <w:t>Maastricht</w:t>
      </w:r>
      <w:r>
        <w:rPr>
          <w:rFonts w:ascii="Arial" w:eastAsia="Times New Roman" w:hAnsi="Arial"/>
          <w:b/>
          <w:bCs/>
          <w:sz w:val="24"/>
        </w:rPr>
        <w:t xml:space="preserve">, </w:t>
      </w:r>
      <w:r>
        <w:rPr>
          <w:rFonts w:ascii="Arial" w:eastAsia="Times New Roman" w:hAnsi="Arial"/>
          <w:b/>
          <w:bCs/>
          <w:sz w:val="24"/>
          <w:lang w:val="en-US"/>
        </w:rPr>
        <w:t>NL</w:t>
      </w:r>
      <w:r>
        <w:rPr>
          <w:rFonts w:ascii="Arial" w:eastAsia="Times New Roman" w:hAnsi="Arial"/>
          <w:b/>
          <w:bCs/>
          <w:sz w:val="24"/>
        </w:rPr>
        <w:t xml:space="preserve">, </w:t>
      </w:r>
      <w:r>
        <w:rPr>
          <w:rFonts w:ascii="Arial" w:eastAsia="Times New Roman" w:hAnsi="Arial"/>
          <w:b/>
          <w:bCs/>
          <w:sz w:val="24"/>
          <w:lang w:val="en-US"/>
        </w:rPr>
        <w:t>19</w:t>
      </w:r>
      <w:r>
        <w:rPr>
          <w:rFonts w:ascii="Arial" w:eastAsia="Times New Roman" w:hAnsi="Arial"/>
          <w:b/>
          <w:bCs/>
          <w:sz w:val="24"/>
        </w:rPr>
        <w:t xml:space="preserve"> - 2</w:t>
      </w:r>
      <w:r>
        <w:rPr>
          <w:rFonts w:ascii="Arial" w:eastAsia="Times New Roman" w:hAnsi="Arial"/>
          <w:b/>
          <w:bCs/>
          <w:sz w:val="24"/>
          <w:lang w:val="en-US"/>
        </w:rPr>
        <w:t>3</w:t>
      </w:r>
      <w:r>
        <w:rPr>
          <w:rFonts w:ascii="Arial" w:eastAsia="Times New Roman" w:hAnsi="Arial"/>
          <w:b/>
          <w:bCs/>
          <w:sz w:val="24"/>
        </w:rPr>
        <w:t xml:space="preserve"> </w:t>
      </w:r>
      <w:r>
        <w:rPr>
          <w:rFonts w:ascii="Arial" w:eastAsia="Times New Roman" w:hAnsi="Arial"/>
          <w:b/>
          <w:bCs/>
          <w:sz w:val="24"/>
          <w:lang w:val="en-US"/>
        </w:rPr>
        <w:t>August</w:t>
      </w:r>
      <w:r>
        <w:rPr>
          <w:rFonts w:ascii="Arial" w:eastAsia="Times New Roman" w:hAnsi="Arial"/>
          <w:b/>
          <w:bCs/>
          <w:sz w:val="24"/>
        </w:rPr>
        <w:t xml:space="preserve"> 2024                                              </w:t>
      </w:r>
    </w:p>
    <w:p w14:paraId="3DAA133F" w14:textId="77777777" w:rsidR="0084142B" w:rsidRDefault="0084142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0B133AD" w14:textId="77777777" w:rsidR="0084142B" w:rsidRDefault="00000000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Apple</w:t>
      </w:r>
    </w:p>
    <w:p w14:paraId="69183AE1" w14:textId="77777777" w:rsidR="0084142B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>New solution to address key issue#3 on privacy protection</w:t>
      </w:r>
    </w:p>
    <w:p w14:paraId="6197AB12" w14:textId="77777777" w:rsidR="0084142B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28AA982" w14:textId="77777777" w:rsidR="0084142B" w:rsidRDefault="000000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5.6</w:t>
      </w:r>
    </w:p>
    <w:p w14:paraId="6C959D24" w14:textId="77777777" w:rsidR="0084142B" w:rsidRDefault="00000000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2BA61C4" w14:textId="77777777" w:rsidR="0084142B" w:rsidRDefault="0000000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TR 33.7</w:t>
      </w:r>
      <w:r>
        <w:rPr>
          <w:b/>
          <w:i/>
          <w:lang w:val="en-US"/>
        </w:rPr>
        <w:t>13</w:t>
      </w:r>
    </w:p>
    <w:p w14:paraId="0345876E" w14:textId="77777777" w:rsidR="0084142B" w:rsidRDefault="00000000">
      <w:pPr>
        <w:pStyle w:val="Heading1"/>
        <w:numPr>
          <w:ilvl w:val="0"/>
          <w:numId w:val="4"/>
        </w:numPr>
      </w:pPr>
      <w:r>
        <w:t>References</w:t>
      </w:r>
      <w:bookmarkStart w:id="0" w:name="_Hlk106339329"/>
    </w:p>
    <w:p w14:paraId="1D6937AB" w14:textId="77777777" w:rsidR="0084142B" w:rsidRDefault="00000000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TR 33.713 v0.2.0</w:t>
      </w:r>
    </w:p>
    <w:bookmarkEnd w:id="0"/>
    <w:p w14:paraId="68895125" w14:textId="77777777" w:rsidR="0084142B" w:rsidRDefault="00000000">
      <w:pPr>
        <w:pStyle w:val="Heading1"/>
      </w:pPr>
      <w:r>
        <w:t>3</w:t>
      </w:r>
      <w:r>
        <w:tab/>
        <w:t>Rationale</w:t>
      </w:r>
    </w:p>
    <w:p w14:paraId="76FAE7DB" w14:textId="77777777" w:rsidR="0084142B" w:rsidRDefault="00000000">
      <w:r>
        <w:t xml:space="preserve">This contribution proposes </w:t>
      </w:r>
      <w:r>
        <w:rPr>
          <w:lang w:val="en-US"/>
        </w:rPr>
        <w:t xml:space="preserve">a new solution to address key issue#3 </w:t>
      </w:r>
      <w:r>
        <w:t>in TR 33.7</w:t>
      </w:r>
      <w:r>
        <w:rPr>
          <w:lang w:val="en-US"/>
        </w:rPr>
        <w:t>13</w:t>
      </w:r>
      <w:r>
        <w:t>.</w:t>
      </w:r>
    </w:p>
    <w:p w14:paraId="129DC096" w14:textId="77777777" w:rsidR="0084142B" w:rsidRDefault="00000000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8F1F011" w14:textId="77777777" w:rsidR="0084142B" w:rsidRDefault="0084142B">
      <w:pPr>
        <w:rPr>
          <w:iCs/>
        </w:rPr>
      </w:pPr>
    </w:p>
    <w:p w14:paraId="04939126" w14:textId="77777777" w:rsidR="0084142B" w:rsidRDefault="00000000">
      <w:pPr>
        <w:jc w:val="center"/>
        <w:rPr>
          <w:color w:val="0070C0"/>
          <w:sz w:val="36"/>
          <w:szCs w:val="36"/>
        </w:rPr>
      </w:pPr>
      <w:r>
        <w:rPr>
          <w:color w:val="0070C0"/>
          <w:sz w:val="36"/>
          <w:szCs w:val="36"/>
        </w:rPr>
        <w:t>*** Start of 1</w:t>
      </w:r>
      <w:r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 ***</w:t>
      </w:r>
      <w:bookmarkStart w:id="1" w:name="_Toc513475447"/>
      <w:bookmarkStart w:id="2" w:name="_Toc49376112"/>
      <w:bookmarkStart w:id="3" w:name="_Toc48930863"/>
      <w:bookmarkStart w:id="4" w:name="_Toc151726809"/>
      <w:bookmarkStart w:id="5" w:name="_Toc56501565"/>
      <w:bookmarkStart w:id="6" w:name="_Toc104221074"/>
    </w:p>
    <w:p w14:paraId="2C341188" w14:textId="77777777" w:rsidR="0084142B" w:rsidRDefault="0084142B">
      <w:pPr>
        <w:pStyle w:val="Heading1"/>
        <w:rPr>
          <w:lang w:val="en-US"/>
        </w:rPr>
      </w:pPr>
      <w:bookmarkStart w:id="7" w:name="_Toc164754140"/>
    </w:p>
    <w:p w14:paraId="6491671F" w14:textId="77777777" w:rsidR="0084142B" w:rsidRDefault="00000000">
      <w:pPr>
        <w:pStyle w:val="Heading2"/>
        <w:rPr>
          <w:lang w:val="en-US"/>
        </w:rPr>
      </w:pPr>
      <w:bookmarkStart w:id="8" w:name="_Toc167423347"/>
      <w:r>
        <w:rPr>
          <w:lang w:val="en-US"/>
        </w:rPr>
        <w:t>6</w:t>
      </w:r>
      <w:r>
        <w:t>.</w:t>
      </w:r>
      <w:r>
        <w:rPr>
          <w:lang w:val="en-US"/>
        </w:rPr>
        <w:t>X</w:t>
      </w:r>
      <w:r>
        <w:tab/>
        <w:t>Solution #</w:t>
      </w:r>
      <w:r>
        <w:rPr>
          <w:lang w:val="en-US"/>
        </w:rPr>
        <w:t>X</w:t>
      </w:r>
      <w:r>
        <w:t xml:space="preserve">: </w:t>
      </w:r>
      <w:bookmarkEnd w:id="8"/>
      <w:r>
        <w:rPr>
          <w:lang w:val="en-US"/>
        </w:rPr>
        <w:t xml:space="preserve">Privacy protection on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 IDs</w:t>
      </w:r>
    </w:p>
    <w:p w14:paraId="392DEC80" w14:textId="77777777" w:rsidR="0084142B" w:rsidRDefault="00000000">
      <w:pPr>
        <w:pStyle w:val="Heading3"/>
      </w:pPr>
      <w:bookmarkStart w:id="9" w:name="_Toc167423348"/>
      <w:r>
        <w:rPr>
          <w:lang w:val="en-US"/>
        </w:rPr>
        <w:t>6</w:t>
      </w:r>
      <w:r>
        <w:t>.</w:t>
      </w:r>
      <w:r>
        <w:rPr>
          <w:lang w:val="en-US"/>
        </w:rPr>
        <w:t>X</w:t>
      </w:r>
      <w:r>
        <w:t>.1</w:t>
      </w:r>
      <w:r>
        <w:tab/>
        <w:t>Introduction</w:t>
      </w:r>
      <w:bookmarkEnd w:id="9"/>
    </w:p>
    <w:p w14:paraId="31D6B4FB" w14:textId="78374334" w:rsidR="0084142B" w:rsidRPr="00205714" w:rsidRDefault="00000000" w:rsidP="00205714"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solution </w:t>
      </w:r>
      <w:r w:rsidR="00205714">
        <w:rPr>
          <w:rFonts w:hint="eastAsia"/>
          <w:lang w:eastAsia="zh-CN"/>
        </w:rPr>
        <w:t>addresses</w:t>
      </w:r>
      <w:r w:rsidR="00205714">
        <w:rPr>
          <w:lang w:val="en-US" w:eastAsia="zh-CN"/>
        </w:rPr>
        <w:t xml:space="preserve"> key issue#3: “</w:t>
      </w:r>
      <w:r w:rsidR="00205714">
        <w:t>M</w:t>
      </w:r>
      <w:r w:rsidR="00205714">
        <w:rPr>
          <w:rStyle w:val="apple-converted-space"/>
        </w:rPr>
        <w:t xml:space="preserve">echanisms </w:t>
      </w:r>
      <w:r w:rsidR="00205714" w:rsidRPr="00DC5B34">
        <w:rPr>
          <w:sz w:val="21"/>
          <w:szCs w:val="21"/>
        </w:rPr>
        <w:t xml:space="preserve">for mitigating </w:t>
      </w:r>
      <w:r w:rsidR="00205714">
        <w:rPr>
          <w:sz w:val="21"/>
          <w:szCs w:val="21"/>
        </w:rPr>
        <w:t xml:space="preserve">privacy threats (described above) by identifying, linking, and tracking the identifiers of </w:t>
      </w:r>
      <w:proofErr w:type="spellStart"/>
      <w:r w:rsidR="00205714" w:rsidRPr="00DC5B34">
        <w:rPr>
          <w:sz w:val="21"/>
          <w:szCs w:val="21"/>
        </w:rPr>
        <w:t>AIoT</w:t>
      </w:r>
      <w:proofErr w:type="spellEnd"/>
      <w:r w:rsidR="00205714" w:rsidRPr="00DC5B34">
        <w:rPr>
          <w:sz w:val="21"/>
          <w:szCs w:val="21"/>
        </w:rPr>
        <w:t xml:space="preserve"> Device</w:t>
      </w:r>
      <w:r w:rsidR="00205714">
        <w:rPr>
          <w:sz w:val="21"/>
          <w:szCs w:val="21"/>
        </w:rPr>
        <w:t>(s) shall be supported</w:t>
      </w:r>
      <w:r w:rsidR="00205714" w:rsidRPr="00DC5B34">
        <w:t>.</w:t>
      </w:r>
      <w:r w:rsidR="00205714">
        <w:rPr>
          <w:lang w:val="en-US" w:eastAsia="zh-CN"/>
        </w:rPr>
        <w:t>”</w:t>
      </w:r>
    </w:p>
    <w:p w14:paraId="14E9C9CB" w14:textId="77777777" w:rsidR="0084142B" w:rsidRDefault="00000000">
      <w:pPr>
        <w:pStyle w:val="Heading3"/>
      </w:pPr>
      <w:bookmarkStart w:id="10" w:name="_Toc167423349"/>
      <w:r>
        <w:rPr>
          <w:lang w:val="en-US"/>
        </w:rPr>
        <w:t>6</w:t>
      </w:r>
      <w:r>
        <w:t>.</w:t>
      </w:r>
      <w:r>
        <w:rPr>
          <w:lang w:val="en-US"/>
        </w:rPr>
        <w:t>X</w:t>
      </w:r>
      <w:r>
        <w:t>.2</w:t>
      </w:r>
      <w:r>
        <w:tab/>
        <w:t>Details</w:t>
      </w:r>
      <w:bookmarkEnd w:id="10"/>
    </w:p>
    <w:p w14:paraId="67EF2498" w14:textId="06AB11EF" w:rsidR="0084142B" w:rsidRDefault="00000000">
      <w:pPr>
        <w:jc w:val="both"/>
        <w:rPr>
          <w:lang w:val="en-US" w:eastAsia="zh-CN"/>
        </w:rPr>
      </w:pPr>
      <w:proofErr w:type="spellStart"/>
      <w:r>
        <w:rPr>
          <w:lang w:val="en-US"/>
        </w:rPr>
        <w:t>Preassu</w:t>
      </w:r>
      <w:r w:rsidR="00017BD8">
        <w:rPr>
          <w:lang w:val="en-US"/>
        </w:rPr>
        <w:t>mption</w:t>
      </w:r>
      <w:proofErr w:type="spellEnd"/>
      <w:r w:rsidR="00017BD8">
        <w:rPr>
          <w:lang w:val="en-US" w:eastAsia="zh-CN"/>
        </w:rPr>
        <w:t xml:space="preserve">: the </w:t>
      </w:r>
      <w:proofErr w:type="spellStart"/>
      <w:r w:rsidR="00017BD8">
        <w:rPr>
          <w:lang w:val="en-US" w:eastAsia="zh-CN"/>
        </w:rPr>
        <w:t>AIoT</w:t>
      </w:r>
      <w:proofErr w:type="spellEnd"/>
      <w:r w:rsidR="00017BD8">
        <w:rPr>
          <w:lang w:val="en-US" w:eastAsia="zh-CN"/>
        </w:rPr>
        <w:t xml:space="preserve"> device has one ID preconfigured by the manufacture (Application Function).</w:t>
      </w:r>
    </w:p>
    <w:p w14:paraId="5C5BCFBB" w14:textId="77777777" w:rsidR="0084142B" w:rsidRDefault="0084142B">
      <w:pPr>
        <w:jc w:val="both"/>
        <w:rPr>
          <w:lang w:val="en-US"/>
        </w:rPr>
      </w:pPr>
    </w:p>
    <w:p w14:paraId="493D2415" w14:textId="0E604C1D" w:rsidR="0084142B" w:rsidRDefault="00000000">
      <w:pPr>
        <w:jc w:val="both"/>
      </w:pPr>
      <w:r>
        <w:rPr>
          <w:lang w:val="en-US"/>
        </w:rPr>
        <w:lastRenderedPageBreak/>
        <w:t xml:space="preserve"> </w:t>
      </w:r>
      <w:r w:rsidR="00135ECD" w:rsidRPr="00135ECD">
        <w:rPr>
          <w:lang w:val="en-US"/>
        </w:rPr>
        <w:drawing>
          <wp:inline distT="0" distB="0" distL="0" distR="0" wp14:anchorId="1F54A5D7" wp14:editId="58B1BE30">
            <wp:extent cx="6120765" cy="3300730"/>
            <wp:effectExtent l="0" t="0" r="635" b="1270"/>
            <wp:docPr id="123237823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2378234" name="Picture 1" descr="A screenshot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300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9E09BA" w14:textId="77777777" w:rsidR="0084142B" w:rsidRDefault="0084142B">
      <w:pPr>
        <w:jc w:val="both"/>
      </w:pPr>
    </w:p>
    <w:p w14:paraId="44BE9200" w14:textId="77777777" w:rsidR="00135ECD" w:rsidRDefault="00017BD8" w:rsidP="00017BD8">
      <w:pPr>
        <w:jc w:val="both"/>
        <w:rPr>
          <w:lang w:eastAsia="zh-CN"/>
        </w:rPr>
      </w:pPr>
      <w:bookmarkStart w:id="11" w:name="_Toc167423350"/>
      <w:r>
        <w:rPr>
          <w:lang w:eastAsia="zh-CN"/>
        </w:rPr>
        <w:t>Step 0a</w:t>
      </w:r>
      <w:r>
        <w:rPr>
          <w:lang w:eastAsia="zh-CN"/>
        </w:rPr>
        <w:t>.</w:t>
      </w:r>
      <w:r>
        <w:rPr>
          <w:lang w:eastAsia="zh-CN"/>
        </w:rPr>
        <w:t xml:space="preserve"> the device is configured with one Device ID in the manufacturing time. Every ID is configured </w:t>
      </w:r>
      <w:proofErr w:type="gramStart"/>
      <w:r w:rsidR="00135ECD">
        <w:rPr>
          <w:rFonts w:hint="eastAsia"/>
          <w:lang w:eastAsia="zh-CN"/>
        </w:rPr>
        <w:t>correspond</w:t>
      </w:r>
      <w:r w:rsidR="00135ECD">
        <w:rPr>
          <w:lang w:eastAsia="zh-CN"/>
        </w:rPr>
        <w:t>ing</w:t>
      </w:r>
      <w:proofErr w:type="gramEnd"/>
    </w:p>
    <w:p w14:paraId="02747740" w14:textId="62FBD3FB" w:rsidR="00017BD8" w:rsidRDefault="00135ECD" w:rsidP="00017BD8">
      <w:pPr>
        <w:jc w:val="both"/>
        <w:rPr>
          <w:lang w:eastAsia="zh-CN"/>
        </w:rPr>
      </w:pPr>
      <w:r>
        <w:rPr>
          <w:lang w:eastAsia="zh-CN"/>
        </w:rPr>
        <w:t>to</w:t>
      </w:r>
      <w:r w:rsidR="00017BD8">
        <w:rPr>
          <w:lang w:eastAsia="zh-CN"/>
        </w:rPr>
        <w:t xml:space="preserve"> an Index. </w:t>
      </w:r>
    </w:p>
    <w:p w14:paraId="490F8C65" w14:textId="62806401" w:rsidR="00017BD8" w:rsidRDefault="00017BD8" w:rsidP="00017BD8">
      <w:pPr>
        <w:jc w:val="both"/>
        <w:rPr>
          <w:lang w:eastAsia="zh-CN"/>
        </w:rPr>
      </w:pPr>
      <w:r>
        <w:rPr>
          <w:lang w:eastAsia="zh-CN"/>
        </w:rPr>
        <w:t>Step 0b</w:t>
      </w:r>
      <w:r>
        <w:rPr>
          <w:lang w:eastAsia="zh-CN"/>
        </w:rPr>
        <w:t>.</w:t>
      </w:r>
      <w:r>
        <w:rPr>
          <w:lang w:eastAsia="zh-CN"/>
        </w:rPr>
        <w:t xml:space="preserve"> the Application Function sends the Device IDs and</w:t>
      </w:r>
      <w:r w:rsidR="006F1BE2">
        <w:rPr>
          <w:lang w:eastAsia="zh-CN"/>
        </w:rPr>
        <w:t xml:space="preserve"> Indexes</w:t>
      </w:r>
      <w:r>
        <w:rPr>
          <w:lang w:eastAsia="zh-CN"/>
        </w:rPr>
        <w:t xml:space="preserve"> to the </w:t>
      </w:r>
      <w:proofErr w:type="spellStart"/>
      <w:r>
        <w:rPr>
          <w:lang w:eastAsia="zh-CN"/>
        </w:rPr>
        <w:t>AIoTF</w:t>
      </w:r>
      <w:proofErr w:type="spellEnd"/>
      <w:r>
        <w:rPr>
          <w:lang w:eastAsia="zh-CN"/>
        </w:rPr>
        <w:t xml:space="preserve"> through NEF. </w:t>
      </w:r>
    </w:p>
    <w:p w14:paraId="7489D6BB" w14:textId="5F2429C9" w:rsidR="00017BD8" w:rsidRDefault="00017BD8" w:rsidP="00017BD8">
      <w:pPr>
        <w:jc w:val="both"/>
        <w:rPr>
          <w:lang w:eastAsia="zh-CN"/>
        </w:rPr>
      </w:pPr>
      <w:r>
        <w:rPr>
          <w:lang w:eastAsia="zh-CN"/>
        </w:rPr>
        <w:t>Step 0c</w:t>
      </w:r>
      <w:r>
        <w:rPr>
          <w:lang w:eastAsia="zh-CN"/>
        </w:rPr>
        <w:t>.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AIoTF</w:t>
      </w:r>
      <w:proofErr w:type="spellEnd"/>
      <w:r>
        <w:rPr>
          <w:lang w:eastAsia="zh-CN"/>
        </w:rPr>
        <w:t xml:space="preserve"> sends the corresponding Device IDs to each Reader based on distribution policy from Application Function or local policy from MNOs. </w:t>
      </w:r>
    </w:p>
    <w:p w14:paraId="66FFC52F" w14:textId="73DBCD19" w:rsidR="00017BD8" w:rsidRDefault="00017BD8" w:rsidP="00017BD8">
      <w:pPr>
        <w:jc w:val="both"/>
        <w:rPr>
          <w:lang w:eastAsia="zh-CN"/>
        </w:rPr>
      </w:pPr>
      <w:r>
        <w:rPr>
          <w:lang w:eastAsia="zh-CN"/>
        </w:rPr>
        <w:t>Step 0d. Reader stores the Devices IDs and the corresponding Indexes</w:t>
      </w:r>
      <w:r w:rsidR="006F1BE2">
        <w:rPr>
          <w:lang w:eastAsia="zh-CN"/>
        </w:rPr>
        <w:t xml:space="preserve"> </w:t>
      </w:r>
      <w:r w:rsidR="006F1BE2">
        <w:rPr>
          <w:lang w:eastAsia="zh-CN"/>
        </w:rPr>
        <w:t>under this Reader</w:t>
      </w:r>
      <w:r w:rsidR="006F1BE2">
        <w:rPr>
          <w:lang w:eastAsia="zh-CN"/>
        </w:rPr>
        <w:t>.</w:t>
      </w:r>
    </w:p>
    <w:p w14:paraId="7D3C82A6" w14:textId="4142BBCE" w:rsidR="00017BD8" w:rsidRDefault="00017BD8" w:rsidP="00017BD8">
      <w:pPr>
        <w:jc w:val="both"/>
        <w:rPr>
          <w:lang w:eastAsia="zh-CN"/>
        </w:rPr>
      </w:pPr>
      <w:r>
        <w:rPr>
          <w:lang w:eastAsia="zh-CN"/>
        </w:rPr>
        <w:t xml:space="preserve">Step 1. Reader sends the paging message to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devices. Reader sends ID</w:t>
      </w:r>
      <w:r w:rsidRPr="00017BD8">
        <w:rPr>
          <w:vertAlign w:val="subscript"/>
          <w:lang w:eastAsia="zh-CN"/>
        </w:rPr>
        <w:t>1-1</w:t>
      </w:r>
      <w:r>
        <w:rPr>
          <w:lang w:eastAsia="zh-CN"/>
        </w:rPr>
        <w:t>, ID</w:t>
      </w:r>
      <w:r w:rsidRPr="00017BD8">
        <w:rPr>
          <w:vertAlign w:val="subscript"/>
          <w:lang w:eastAsia="zh-CN"/>
        </w:rPr>
        <w:t>2-1</w:t>
      </w:r>
      <w:r>
        <w:rPr>
          <w:lang w:eastAsia="zh-CN"/>
        </w:rPr>
        <w:t xml:space="preserve">, … in the paging message. </w:t>
      </w:r>
    </w:p>
    <w:p w14:paraId="6BC97DDF" w14:textId="1325EC4A" w:rsidR="006F1BE2" w:rsidRDefault="006F1BE2" w:rsidP="006F1BE2">
      <w:pPr>
        <w:ind w:firstLine="284"/>
        <w:jc w:val="both"/>
        <w:rPr>
          <w:lang w:eastAsia="zh-CN"/>
        </w:rPr>
      </w:pPr>
      <w:r>
        <w:rPr>
          <w:lang w:eastAsia="zh-CN"/>
        </w:rPr>
        <w:t xml:space="preserve">NOTE 1: </w:t>
      </w:r>
      <w:r>
        <w:rPr>
          <w:lang w:eastAsia="zh-CN"/>
        </w:rPr>
        <w:t>According to RAN2 agreement in #116, the paging message may contain one ID (one Device ID or one group ID) or more (multiple IDs FFS in RAN2) IDs.</w:t>
      </w:r>
      <w:r>
        <w:rPr>
          <w:lang w:eastAsia="zh-CN"/>
        </w:rPr>
        <w:t xml:space="preserve"> The procedure may be updated based on RAN2 progress. </w:t>
      </w:r>
    </w:p>
    <w:p w14:paraId="156D0DB2" w14:textId="7629C441" w:rsidR="00017BD8" w:rsidRDefault="00017BD8" w:rsidP="00017BD8">
      <w:pPr>
        <w:ind w:firstLine="284"/>
        <w:jc w:val="both"/>
        <w:rPr>
          <w:lang w:eastAsia="zh-CN"/>
        </w:rPr>
      </w:pPr>
      <w:r>
        <w:rPr>
          <w:lang w:eastAsia="zh-CN"/>
        </w:rPr>
        <w:t>NOTE</w:t>
      </w:r>
      <w:r w:rsidR="006F1BE2">
        <w:rPr>
          <w:lang w:eastAsia="zh-CN"/>
        </w:rPr>
        <w:t xml:space="preserve"> 2</w:t>
      </w:r>
      <w:r>
        <w:rPr>
          <w:lang w:eastAsia="zh-CN"/>
        </w:rPr>
        <w:t xml:space="preserve">: </w:t>
      </w:r>
      <w:proofErr w:type="spellStart"/>
      <w:r>
        <w:rPr>
          <w:lang w:eastAsia="zh-CN"/>
        </w:rPr>
        <w:t>IDm</w:t>
      </w:r>
      <w:proofErr w:type="spellEnd"/>
      <w:r>
        <w:rPr>
          <w:lang w:eastAsia="zh-CN"/>
        </w:rPr>
        <w:t>-n indicates the n-</w:t>
      </w:r>
      <w:proofErr w:type="spellStart"/>
      <w:r>
        <w:rPr>
          <w:lang w:eastAsia="zh-CN"/>
        </w:rPr>
        <w:t>th</w:t>
      </w:r>
      <w:proofErr w:type="spellEnd"/>
      <w:r>
        <w:rPr>
          <w:lang w:eastAsia="zh-CN"/>
        </w:rPr>
        <w:t xml:space="preserve"> ID for Device m. </w:t>
      </w:r>
    </w:p>
    <w:p w14:paraId="13B33504" w14:textId="77777777" w:rsidR="00017BD8" w:rsidRDefault="00017BD8" w:rsidP="00017BD8">
      <w:pPr>
        <w:jc w:val="both"/>
        <w:rPr>
          <w:lang w:eastAsia="zh-CN"/>
        </w:rPr>
      </w:pPr>
      <w:r>
        <w:rPr>
          <w:lang w:eastAsia="zh-CN"/>
        </w:rPr>
        <w:t xml:space="preserve">Step 2: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replies with ID</w:t>
      </w:r>
      <w:r w:rsidRPr="00017BD8">
        <w:rPr>
          <w:vertAlign w:val="subscript"/>
          <w:lang w:eastAsia="zh-CN"/>
        </w:rPr>
        <w:t>1-1</w:t>
      </w:r>
      <w:r>
        <w:rPr>
          <w:lang w:eastAsia="zh-CN"/>
        </w:rPr>
        <w:t>||Index to the Reader.</w:t>
      </w:r>
    </w:p>
    <w:p w14:paraId="5D059BA4" w14:textId="65643FDF" w:rsidR="00017BD8" w:rsidRDefault="00017BD8" w:rsidP="00017BD8">
      <w:pPr>
        <w:ind w:firstLine="284"/>
        <w:jc w:val="both"/>
        <w:rPr>
          <w:lang w:eastAsia="zh-CN"/>
        </w:rPr>
      </w:pPr>
      <w:r>
        <w:rPr>
          <w:lang w:eastAsia="zh-CN"/>
        </w:rPr>
        <w:t>NOTE</w:t>
      </w:r>
      <w:r w:rsidR="006F1BE2">
        <w:rPr>
          <w:lang w:eastAsia="zh-CN"/>
        </w:rPr>
        <w:t xml:space="preserve"> 3</w:t>
      </w:r>
      <w:r>
        <w:rPr>
          <w:lang w:eastAsia="zh-CN"/>
        </w:rPr>
        <w:t xml:space="preserve">: Index shall indicate which ID of which device. </w:t>
      </w:r>
    </w:p>
    <w:p w14:paraId="3B30BD77" w14:textId="77777777" w:rsidR="00017BD8" w:rsidRDefault="00017BD8" w:rsidP="00017BD8">
      <w:pPr>
        <w:jc w:val="both"/>
        <w:rPr>
          <w:lang w:eastAsia="zh-CN"/>
        </w:rPr>
      </w:pPr>
      <w:r>
        <w:rPr>
          <w:lang w:eastAsia="zh-CN"/>
        </w:rPr>
        <w:t>Step 3: Reader compares the ID</w:t>
      </w:r>
      <w:r w:rsidRPr="00017BD8">
        <w:rPr>
          <w:vertAlign w:val="subscript"/>
          <w:lang w:eastAsia="zh-CN"/>
        </w:rPr>
        <w:t xml:space="preserve">1-1 </w:t>
      </w:r>
      <w:r>
        <w:rPr>
          <w:lang w:eastAsia="zh-CN"/>
        </w:rPr>
        <w:t>with its data base, then confirm this ID</w:t>
      </w:r>
      <w:r w:rsidRPr="00017BD8">
        <w:rPr>
          <w:vertAlign w:val="subscript"/>
          <w:lang w:eastAsia="zh-CN"/>
        </w:rPr>
        <w:t xml:space="preserve">1-1 </w:t>
      </w:r>
      <w:r>
        <w:rPr>
          <w:lang w:eastAsia="zh-CN"/>
        </w:rPr>
        <w:t xml:space="preserve">is in its data base. </w:t>
      </w:r>
    </w:p>
    <w:p w14:paraId="57E164BB" w14:textId="305F1FF4" w:rsidR="00017BD8" w:rsidRDefault="00017BD8" w:rsidP="00017BD8">
      <w:pPr>
        <w:jc w:val="both"/>
        <w:rPr>
          <w:lang w:eastAsia="zh-CN"/>
        </w:rPr>
      </w:pPr>
      <w:r>
        <w:rPr>
          <w:lang w:eastAsia="zh-CN"/>
        </w:rPr>
        <w:t>Step 4: Reader echo back the ID</w:t>
      </w:r>
      <w:r w:rsidRPr="00017BD8">
        <w:rPr>
          <w:vertAlign w:val="subscript"/>
          <w:lang w:eastAsia="zh-CN"/>
        </w:rPr>
        <w:t>1-1</w:t>
      </w:r>
      <w:r>
        <w:rPr>
          <w:lang w:eastAsia="zh-CN"/>
        </w:rPr>
        <w:t xml:space="preserve"> to device, following RAN2 </w:t>
      </w:r>
      <w:r w:rsidR="006F1BE2">
        <w:rPr>
          <w:lang w:eastAsia="zh-CN"/>
        </w:rPr>
        <w:t xml:space="preserve">procedure. </w:t>
      </w:r>
      <w:r>
        <w:rPr>
          <w:lang w:eastAsia="zh-CN"/>
        </w:rPr>
        <w:t xml:space="preserve"> </w:t>
      </w:r>
    </w:p>
    <w:p w14:paraId="0FB1E488" w14:textId="4EDF3697" w:rsidR="00017BD8" w:rsidRDefault="00017BD8" w:rsidP="00017BD8">
      <w:pPr>
        <w:jc w:val="both"/>
        <w:rPr>
          <w:lang w:eastAsia="zh-CN"/>
        </w:rPr>
      </w:pPr>
      <w:r>
        <w:rPr>
          <w:lang w:eastAsia="zh-CN"/>
        </w:rPr>
        <w:t xml:space="preserve">Step 5: </w:t>
      </w:r>
      <w:r w:rsidR="006F1BE2">
        <w:rPr>
          <w:lang w:eastAsia="zh-CN"/>
        </w:rPr>
        <w:t>D</w:t>
      </w:r>
      <w:r>
        <w:rPr>
          <w:lang w:eastAsia="zh-CN"/>
        </w:rPr>
        <w:t>evice check</w:t>
      </w:r>
      <w:r w:rsidR="006F1BE2">
        <w:rPr>
          <w:lang w:eastAsia="zh-CN"/>
        </w:rPr>
        <w:t>s</w:t>
      </w:r>
      <w:r>
        <w:rPr>
          <w:lang w:eastAsia="zh-CN"/>
        </w:rPr>
        <w:t xml:space="preserve"> ID</w:t>
      </w:r>
      <w:r w:rsidRPr="00017BD8">
        <w:rPr>
          <w:vertAlign w:val="subscript"/>
          <w:lang w:eastAsia="zh-CN"/>
        </w:rPr>
        <w:t xml:space="preserve">1-1 </w:t>
      </w:r>
      <w:r>
        <w:rPr>
          <w:lang w:eastAsia="zh-CN"/>
        </w:rPr>
        <w:t>is correct, use ID</w:t>
      </w:r>
      <w:r w:rsidRPr="00017BD8">
        <w:rPr>
          <w:vertAlign w:val="subscript"/>
          <w:lang w:eastAsia="zh-CN"/>
        </w:rPr>
        <w:t xml:space="preserve">1-2 </w:t>
      </w:r>
      <w:r>
        <w:rPr>
          <w:lang w:eastAsia="zh-CN"/>
        </w:rPr>
        <w:t>in next message</w:t>
      </w:r>
      <w:r w:rsidR="006F1BE2">
        <w:rPr>
          <w:lang w:eastAsia="zh-CN"/>
        </w:rPr>
        <w:t xml:space="preserve">, in which </w:t>
      </w:r>
      <w:r>
        <w:rPr>
          <w:lang w:eastAsia="zh-CN"/>
        </w:rPr>
        <w:t>ID</w:t>
      </w:r>
      <w:r w:rsidRPr="00017BD8">
        <w:rPr>
          <w:vertAlign w:val="subscript"/>
          <w:lang w:eastAsia="zh-CN"/>
        </w:rPr>
        <w:t xml:space="preserve">1-2 </w:t>
      </w:r>
      <w:r>
        <w:rPr>
          <w:lang w:eastAsia="zh-CN"/>
        </w:rPr>
        <w:t>= HASH (ID</w:t>
      </w:r>
      <w:r w:rsidRPr="00017BD8">
        <w:rPr>
          <w:vertAlign w:val="subscript"/>
          <w:lang w:eastAsia="zh-CN"/>
        </w:rPr>
        <w:t>1-1</w:t>
      </w:r>
      <w:r>
        <w:rPr>
          <w:lang w:eastAsia="zh-CN"/>
        </w:rPr>
        <w:t>)</w:t>
      </w:r>
    </w:p>
    <w:p w14:paraId="41E9EC8D" w14:textId="77777777" w:rsidR="006F1BE2" w:rsidRDefault="00017BD8" w:rsidP="006F1BE2">
      <w:pPr>
        <w:ind w:firstLine="284"/>
        <w:jc w:val="both"/>
        <w:rPr>
          <w:lang w:eastAsia="zh-CN"/>
        </w:rPr>
      </w:pPr>
      <w:r>
        <w:rPr>
          <w:lang w:eastAsia="zh-CN"/>
        </w:rPr>
        <w:t>NOTE</w:t>
      </w:r>
      <w:r w:rsidR="006F1BE2">
        <w:rPr>
          <w:lang w:eastAsia="zh-CN"/>
        </w:rPr>
        <w:t xml:space="preserve"> 4</w:t>
      </w:r>
      <w:r>
        <w:rPr>
          <w:lang w:eastAsia="zh-CN"/>
        </w:rPr>
        <w:t xml:space="preserve">: Reader shall use unused ID for each device for the next paging if there is any. </w:t>
      </w:r>
    </w:p>
    <w:p w14:paraId="618A1DB2" w14:textId="272E9A80" w:rsidR="0084142B" w:rsidRPr="006F1BE2" w:rsidRDefault="00000000" w:rsidP="006F1BE2">
      <w:pPr>
        <w:pStyle w:val="Heading3"/>
        <w:rPr>
          <w:lang w:val="en-US"/>
        </w:rPr>
      </w:pPr>
      <w:r>
        <w:rPr>
          <w:lang w:val="en-US"/>
        </w:rPr>
        <w:t>6</w:t>
      </w:r>
      <w:r w:rsidRPr="006F1BE2">
        <w:rPr>
          <w:lang w:val="en-US"/>
        </w:rPr>
        <w:t>.</w:t>
      </w:r>
      <w:r>
        <w:rPr>
          <w:lang w:val="en-US"/>
        </w:rPr>
        <w:t>X</w:t>
      </w:r>
      <w:r w:rsidRPr="006F1BE2">
        <w:rPr>
          <w:lang w:val="en-US"/>
        </w:rPr>
        <w:t>.3</w:t>
      </w:r>
      <w:r w:rsidRPr="006F1BE2">
        <w:rPr>
          <w:lang w:val="en-US"/>
        </w:rPr>
        <w:tab/>
        <w:t>Evaluation</w:t>
      </w:r>
      <w:bookmarkEnd w:id="11"/>
    </w:p>
    <w:p w14:paraId="0AA22144" w14:textId="77777777" w:rsidR="0084142B" w:rsidRDefault="00000000">
      <w:pPr>
        <w:jc w:val="both"/>
        <w:rPr>
          <w:lang w:val="en-US"/>
        </w:rPr>
      </w:pPr>
      <w:r>
        <w:t>T</w:t>
      </w:r>
      <w:r>
        <w:rPr>
          <w:lang w:val="en-US"/>
        </w:rPr>
        <w:t>BD</w:t>
      </w:r>
      <w:bookmarkEnd w:id="1"/>
      <w:bookmarkEnd w:id="2"/>
      <w:bookmarkEnd w:id="3"/>
      <w:bookmarkEnd w:id="4"/>
      <w:bookmarkEnd w:id="5"/>
      <w:bookmarkEnd w:id="6"/>
      <w:bookmarkEnd w:id="7"/>
    </w:p>
    <w:p w14:paraId="08E2DAE3" w14:textId="77777777" w:rsidR="0084142B" w:rsidRDefault="0084142B">
      <w:pPr>
        <w:jc w:val="both"/>
        <w:rPr>
          <w:lang w:val="en-US"/>
        </w:rPr>
      </w:pPr>
    </w:p>
    <w:p w14:paraId="01F3FE40" w14:textId="77777777" w:rsidR="0084142B" w:rsidRDefault="0084142B">
      <w:pPr>
        <w:jc w:val="both"/>
        <w:rPr>
          <w:lang w:val="en-US"/>
        </w:rPr>
      </w:pPr>
    </w:p>
    <w:p w14:paraId="086D912E" w14:textId="77777777" w:rsidR="0084142B" w:rsidRDefault="00000000">
      <w:pPr>
        <w:jc w:val="center"/>
      </w:pPr>
      <w:r>
        <w:rPr>
          <w:color w:val="0070C0"/>
          <w:sz w:val="36"/>
          <w:szCs w:val="36"/>
        </w:rPr>
        <w:t>*** End of 2</w:t>
      </w:r>
      <w:r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Change ***</w:t>
      </w:r>
    </w:p>
    <w:sectPr w:rsidR="0084142B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4497B" w14:textId="77777777" w:rsidR="00A73A01" w:rsidRDefault="00A73A01">
      <w:pPr>
        <w:spacing w:after="0"/>
      </w:pPr>
      <w:r>
        <w:separator/>
      </w:r>
    </w:p>
  </w:endnote>
  <w:endnote w:type="continuationSeparator" w:id="0">
    <w:p w14:paraId="65C85713" w14:textId="77777777" w:rsidR="00A73A01" w:rsidRDefault="00A73A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9D47C" w14:textId="77777777" w:rsidR="00A73A01" w:rsidRDefault="00A73A01">
      <w:pPr>
        <w:spacing w:after="0"/>
      </w:pPr>
      <w:r>
        <w:separator/>
      </w:r>
    </w:p>
  </w:footnote>
  <w:footnote w:type="continuationSeparator" w:id="0">
    <w:p w14:paraId="482FF27C" w14:textId="77777777" w:rsidR="00A73A01" w:rsidRDefault="00A73A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B3699C8"/>
    <w:multiLevelType w:val="singleLevel"/>
    <w:tmpl w:val="FB3699C8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3FD32EC2"/>
    <w:multiLevelType w:val="singleLevel"/>
    <w:tmpl w:val="3FD32EC2"/>
    <w:lvl w:ilvl="0">
      <w:start w:val="2"/>
      <w:numFmt w:val="decimal"/>
      <w:lvlText w:val="%1"/>
      <w:lvlJc w:val="left"/>
    </w:lvl>
  </w:abstractNum>
  <w:num w:numId="1" w16cid:durableId="1503735475">
    <w:abstractNumId w:val="3"/>
  </w:num>
  <w:num w:numId="2" w16cid:durableId="1546402643">
    <w:abstractNumId w:val="2"/>
  </w:num>
  <w:num w:numId="3" w16cid:durableId="212427783">
    <w:abstractNumId w:val="1"/>
  </w:num>
  <w:num w:numId="4" w16cid:durableId="302584645">
    <w:abstractNumId w:val="4"/>
  </w:num>
  <w:num w:numId="5" w16cid:durableId="2575619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  <w:docVar w:name="commondata" w:val="eyJoZGlkIjoiY2FhYmU1NGViNDhiZDEzOGIyMWU0MDZmNDk4ZmRmOWQifQ=="/>
  </w:docVars>
  <w:rsids>
    <w:rsidRoot w:val="00E30155"/>
    <w:rsid w:val="BDFB246A"/>
    <w:rsid w:val="BF7F6F5B"/>
    <w:rsid w:val="DB7F6CF3"/>
    <w:rsid w:val="DF8F08E0"/>
    <w:rsid w:val="E39D5E86"/>
    <w:rsid w:val="F67E64DF"/>
    <w:rsid w:val="F7F3B980"/>
    <w:rsid w:val="FAFDCFE9"/>
    <w:rsid w:val="FBFD1DCD"/>
    <w:rsid w:val="FD7697AD"/>
    <w:rsid w:val="FFFEB68B"/>
    <w:rsid w:val="00001CFC"/>
    <w:rsid w:val="00003D59"/>
    <w:rsid w:val="00007B5D"/>
    <w:rsid w:val="000124D2"/>
    <w:rsid w:val="00012515"/>
    <w:rsid w:val="00017BD8"/>
    <w:rsid w:val="00030D6B"/>
    <w:rsid w:val="000328ED"/>
    <w:rsid w:val="00033424"/>
    <w:rsid w:val="0003405A"/>
    <w:rsid w:val="00046389"/>
    <w:rsid w:val="00055499"/>
    <w:rsid w:val="000702E5"/>
    <w:rsid w:val="000715D3"/>
    <w:rsid w:val="0007272C"/>
    <w:rsid w:val="00074722"/>
    <w:rsid w:val="000763D6"/>
    <w:rsid w:val="0008117A"/>
    <w:rsid w:val="000819D8"/>
    <w:rsid w:val="0008216D"/>
    <w:rsid w:val="00082F3C"/>
    <w:rsid w:val="000849BD"/>
    <w:rsid w:val="0009013C"/>
    <w:rsid w:val="000934A6"/>
    <w:rsid w:val="00095923"/>
    <w:rsid w:val="000A2C6C"/>
    <w:rsid w:val="000A4660"/>
    <w:rsid w:val="000D1B5B"/>
    <w:rsid w:val="000D2348"/>
    <w:rsid w:val="000D4042"/>
    <w:rsid w:val="000F235D"/>
    <w:rsid w:val="0010401F"/>
    <w:rsid w:val="001072D8"/>
    <w:rsid w:val="00112FC3"/>
    <w:rsid w:val="00115D85"/>
    <w:rsid w:val="00120194"/>
    <w:rsid w:val="00124005"/>
    <w:rsid w:val="00135ECD"/>
    <w:rsid w:val="00145E4D"/>
    <w:rsid w:val="00147E94"/>
    <w:rsid w:val="00162616"/>
    <w:rsid w:val="001652A8"/>
    <w:rsid w:val="00165601"/>
    <w:rsid w:val="00173FA3"/>
    <w:rsid w:val="0018029D"/>
    <w:rsid w:val="00181BBB"/>
    <w:rsid w:val="00184570"/>
    <w:rsid w:val="001849D1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E0C01"/>
    <w:rsid w:val="001F197B"/>
    <w:rsid w:val="001F3E25"/>
    <w:rsid w:val="001F683A"/>
    <w:rsid w:val="00201947"/>
    <w:rsid w:val="0020395B"/>
    <w:rsid w:val="002042F1"/>
    <w:rsid w:val="002045D6"/>
    <w:rsid w:val="002046CB"/>
    <w:rsid w:val="00204DC9"/>
    <w:rsid w:val="00205714"/>
    <w:rsid w:val="002062C0"/>
    <w:rsid w:val="00206808"/>
    <w:rsid w:val="00207A65"/>
    <w:rsid w:val="00210D4C"/>
    <w:rsid w:val="002111E6"/>
    <w:rsid w:val="00212C7A"/>
    <w:rsid w:val="00215130"/>
    <w:rsid w:val="002178BA"/>
    <w:rsid w:val="00217DEE"/>
    <w:rsid w:val="00222DCC"/>
    <w:rsid w:val="00225D8B"/>
    <w:rsid w:val="00225DFF"/>
    <w:rsid w:val="00230002"/>
    <w:rsid w:val="002353E8"/>
    <w:rsid w:val="00237AF3"/>
    <w:rsid w:val="00240A1E"/>
    <w:rsid w:val="00242751"/>
    <w:rsid w:val="00242804"/>
    <w:rsid w:val="00244C9A"/>
    <w:rsid w:val="002453A5"/>
    <w:rsid w:val="00247216"/>
    <w:rsid w:val="00262304"/>
    <w:rsid w:val="00267E2C"/>
    <w:rsid w:val="00272B25"/>
    <w:rsid w:val="002753C6"/>
    <w:rsid w:val="0027667A"/>
    <w:rsid w:val="002960F7"/>
    <w:rsid w:val="00296FEF"/>
    <w:rsid w:val="002A1857"/>
    <w:rsid w:val="002C0481"/>
    <w:rsid w:val="002C1143"/>
    <w:rsid w:val="002C7F38"/>
    <w:rsid w:val="002D28BE"/>
    <w:rsid w:val="002D4748"/>
    <w:rsid w:val="002E35ED"/>
    <w:rsid w:val="002F48EB"/>
    <w:rsid w:val="002F5E8B"/>
    <w:rsid w:val="003003EE"/>
    <w:rsid w:val="00300E0D"/>
    <w:rsid w:val="00301898"/>
    <w:rsid w:val="0030628A"/>
    <w:rsid w:val="00321562"/>
    <w:rsid w:val="003222FE"/>
    <w:rsid w:val="00322BAF"/>
    <w:rsid w:val="003254BC"/>
    <w:rsid w:val="00327EE7"/>
    <w:rsid w:val="00331DA7"/>
    <w:rsid w:val="0035122B"/>
    <w:rsid w:val="00353451"/>
    <w:rsid w:val="00361594"/>
    <w:rsid w:val="00361A59"/>
    <w:rsid w:val="0036470D"/>
    <w:rsid w:val="00371032"/>
    <w:rsid w:val="00371B44"/>
    <w:rsid w:val="0038243C"/>
    <w:rsid w:val="00385149"/>
    <w:rsid w:val="003875BB"/>
    <w:rsid w:val="003A2E41"/>
    <w:rsid w:val="003A43ED"/>
    <w:rsid w:val="003A5DCE"/>
    <w:rsid w:val="003B0EFB"/>
    <w:rsid w:val="003B177F"/>
    <w:rsid w:val="003C122B"/>
    <w:rsid w:val="003C5A97"/>
    <w:rsid w:val="003C7A04"/>
    <w:rsid w:val="003D397C"/>
    <w:rsid w:val="003D3F03"/>
    <w:rsid w:val="003D40C7"/>
    <w:rsid w:val="003E20E0"/>
    <w:rsid w:val="003F2EAD"/>
    <w:rsid w:val="003F52B2"/>
    <w:rsid w:val="003F550B"/>
    <w:rsid w:val="00400E81"/>
    <w:rsid w:val="004075D5"/>
    <w:rsid w:val="004205A6"/>
    <w:rsid w:val="00426FE0"/>
    <w:rsid w:val="0043224A"/>
    <w:rsid w:val="00440414"/>
    <w:rsid w:val="00445139"/>
    <w:rsid w:val="00446208"/>
    <w:rsid w:val="00450726"/>
    <w:rsid w:val="004524C7"/>
    <w:rsid w:val="004558E9"/>
    <w:rsid w:val="00455F58"/>
    <w:rsid w:val="0045777E"/>
    <w:rsid w:val="00462F23"/>
    <w:rsid w:val="00463C65"/>
    <w:rsid w:val="0046657B"/>
    <w:rsid w:val="00471146"/>
    <w:rsid w:val="004718BC"/>
    <w:rsid w:val="00472B70"/>
    <w:rsid w:val="00473D11"/>
    <w:rsid w:val="00480961"/>
    <w:rsid w:val="00481777"/>
    <w:rsid w:val="004841DD"/>
    <w:rsid w:val="004905F3"/>
    <w:rsid w:val="0049533F"/>
    <w:rsid w:val="004959AC"/>
    <w:rsid w:val="004A054A"/>
    <w:rsid w:val="004A36D6"/>
    <w:rsid w:val="004A6C75"/>
    <w:rsid w:val="004B3753"/>
    <w:rsid w:val="004B5D85"/>
    <w:rsid w:val="004C31D2"/>
    <w:rsid w:val="004D3209"/>
    <w:rsid w:val="004D55C2"/>
    <w:rsid w:val="004D5E95"/>
    <w:rsid w:val="004F3275"/>
    <w:rsid w:val="004F6464"/>
    <w:rsid w:val="00521131"/>
    <w:rsid w:val="0052539C"/>
    <w:rsid w:val="00527C0B"/>
    <w:rsid w:val="00531FDC"/>
    <w:rsid w:val="005410F6"/>
    <w:rsid w:val="005429DE"/>
    <w:rsid w:val="00544639"/>
    <w:rsid w:val="00544DBB"/>
    <w:rsid w:val="0055453D"/>
    <w:rsid w:val="005550BE"/>
    <w:rsid w:val="005570B1"/>
    <w:rsid w:val="005608BF"/>
    <w:rsid w:val="005729C4"/>
    <w:rsid w:val="00575466"/>
    <w:rsid w:val="0059227B"/>
    <w:rsid w:val="00593CB7"/>
    <w:rsid w:val="00597807"/>
    <w:rsid w:val="00597AE1"/>
    <w:rsid w:val="005B0966"/>
    <w:rsid w:val="005B2A1C"/>
    <w:rsid w:val="005B795D"/>
    <w:rsid w:val="005C278C"/>
    <w:rsid w:val="005D57B7"/>
    <w:rsid w:val="005E3646"/>
    <w:rsid w:val="005E4A6B"/>
    <w:rsid w:val="005F798F"/>
    <w:rsid w:val="0060514A"/>
    <w:rsid w:val="00613820"/>
    <w:rsid w:val="00630CBC"/>
    <w:rsid w:val="00637F58"/>
    <w:rsid w:val="00651B57"/>
    <w:rsid w:val="00652248"/>
    <w:rsid w:val="006525B3"/>
    <w:rsid w:val="00657528"/>
    <w:rsid w:val="00657B80"/>
    <w:rsid w:val="00657CC6"/>
    <w:rsid w:val="00662098"/>
    <w:rsid w:val="00662CD9"/>
    <w:rsid w:val="0067081C"/>
    <w:rsid w:val="006753B2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C45F4"/>
    <w:rsid w:val="006D340A"/>
    <w:rsid w:val="006D487C"/>
    <w:rsid w:val="006E127D"/>
    <w:rsid w:val="006E77BB"/>
    <w:rsid w:val="006F1BE2"/>
    <w:rsid w:val="006F5CFD"/>
    <w:rsid w:val="00701C48"/>
    <w:rsid w:val="00711DB3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40E80"/>
    <w:rsid w:val="007600CC"/>
    <w:rsid w:val="00760BB0"/>
    <w:rsid w:val="0076116D"/>
    <w:rsid w:val="0076157A"/>
    <w:rsid w:val="0076342D"/>
    <w:rsid w:val="007708B1"/>
    <w:rsid w:val="007715B8"/>
    <w:rsid w:val="00775446"/>
    <w:rsid w:val="00782A4B"/>
    <w:rsid w:val="00784593"/>
    <w:rsid w:val="00790014"/>
    <w:rsid w:val="00793E38"/>
    <w:rsid w:val="007A00EF"/>
    <w:rsid w:val="007A6B8C"/>
    <w:rsid w:val="007B19EA"/>
    <w:rsid w:val="007B5141"/>
    <w:rsid w:val="007B5C62"/>
    <w:rsid w:val="007C032B"/>
    <w:rsid w:val="007C0A2D"/>
    <w:rsid w:val="007C27B0"/>
    <w:rsid w:val="007C71CF"/>
    <w:rsid w:val="007D3B2D"/>
    <w:rsid w:val="007D4747"/>
    <w:rsid w:val="007E1E1A"/>
    <w:rsid w:val="007E22D1"/>
    <w:rsid w:val="007E537E"/>
    <w:rsid w:val="007F300B"/>
    <w:rsid w:val="007F3250"/>
    <w:rsid w:val="008014C3"/>
    <w:rsid w:val="00802E57"/>
    <w:rsid w:val="00805F9F"/>
    <w:rsid w:val="008115DB"/>
    <w:rsid w:val="00827662"/>
    <w:rsid w:val="008364E9"/>
    <w:rsid w:val="00837781"/>
    <w:rsid w:val="0084142B"/>
    <w:rsid w:val="00850812"/>
    <w:rsid w:val="00864886"/>
    <w:rsid w:val="00873599"/>
    <w:rsid w:val="00876B9A"/>
    <w:rsid w:val="008777D7"/>
    <w:rsid w:val="008841F2"/>
    <w:rsid w:val="00884CB9"/>
    <w:rsid w:val="008931BB"/>
    <w:rsid w:val="008933BF"/>
    <w:rsid w:val="008A10C4"/>
    <w:rsid w:val="008A5E6E"/>
    <w:rsid w:val="008B0248"/>
    <w:rsid w:val="008B196D"/>
    <w:rsid w:val="008B4646"/>
    <w:rsid w:val="008C00F9"/>
    <w:rsid w:val="008D14C1"/>
    <w:rsid w:val="008D19C6"/>
    <w:rsid w:val="008E7EB8"/>
    <w:rsid w:val="008F5F33"/>
    <w:rsid w:val="00902E43"/>
    <w:rsid w:val="0091046A"/>
    <w:rsid w:val="00916733"/>
    <w:rsid w:val="00924531"/>
    <w:rsid w:val="00926424"/>
    <w:rsid w:val="00926ABD"/>
    <w:rsid w:val="00931EBA"/>
    <w:rsid w:val="00947F4E"/>
    <w:rsid w:val="009527FB"/>
    <w:rsid w:val="00961525"/>
    <w:rsid w:val="009649CF"/>
    <w:rsid w:val="00966D47"/>
    <w:rsid w:val="0097383E"/>
    <w:rsid w:val="009779D9"/>
    <w:rsid w:val="00980512"/>
    <w:rsid w:val="00992312"/>
    <w:rsid w:val="00996E1B"/>
    <w:rsid w:val="009A7353"/>
    <w:rsid w:val="009B09FF"/>
    <w:rsid w:val="009C0DED"/>
    <w:rsid w:val="009C1078"/>
    <w:rsid w:val="009C4A89"/>
    <w:rsid w:val="009C6CB7"/>
    <w:rsid w:val="009D0005"/>
    <w:rsid w:val="009D2EB7"/>
    <w:rsid w:val="009E76ED"/>
    <w:rsid w:val="009F0A8C"/>
    <w:rsid w:val="009F1D81"/>
    <w:rsid w:val="009F3076"/>
    <w:rsid w:val="00A15061"/>
    <w:rsid w:val="00A21390"/>
    <w:rsid w:val="00A240C8"/>
    <w:rsid w:val="00A27849"/>
    <w:rsid w:val="00A37D7F"/>
    <w:rsid w:val="00A407D0"/>
    <w:rsid w:val="00A4622D"/>
    <w:rsid w:val="00A46410"/>
    <w:rsid w:val="00A47BEF"/>
    <w:rsid w:val="00A56119"/>
    <w:rsid w:val="00A57688"/>
    <w:rsid w:val="00A67FEA"/>
    <w:rsid w:val="00A71507"/>
    <w:rsid w:val="00A72CEE"/>
    <w:rsid w:val="00A73A01"/>
    <w:rsid w:val="00A8375F"/>
    <w:rsid w:val="00A84A94"/>
    <w:rsid w:val="00A86BF7"/>
    <w:rsid w:val="00A879AD"/>
    <w:rsid w:val="00A96B4A"/>
    <w:rsid w:val="00AA2B27"/>
    <w:rsid w:val="00AA4353"/>
    <w:rsid w:val="00AC0357"/>
    <w:rsid w:val="00AC1C6E"/>
    <w:rsid w:val="00AC53BE"/>
    <w:rsid w:val="00AD1DAA"/>
    <w:rsid w:val="00AE0900"/>
    <w:rsid w:val="00AF1E23"/>
    <w:rsid w:val="00AF4A2A"/>
    <w:rsid w:val="00AF752C"/>
    <w:rsid w:val="00AF7AE5"/>
    <w:rsid w:val="00AF7F81"/>
    <w:rsid w:val="00B01AFF"/>
    <w:rsid w:val="00B03968"/>
    <w:rsid w:val="00B0407E"/>
    <w:rsid w:val="00B05CC7"/>
    <w:rsid w:val="00B12B1C"/>
    <w:rsid w:val="00B27E39"/>
    <w:rsid w:val="00B350D8"/>
    <w:rsid w:val="00B407EE"/>
    <w:rsid w:val="00B532C1"/>
    <w:rsid w:val="00B560E7"/>
    <w:rsid w:val="00B70541"/>
    <w:rsid w:val="00B76763"/>
    <w:rsid w:val="00B7732B"/>
    <w:rsid w:val="00B81A9F"/>
    <w:rsid w:val="00B81AE4"/>
    <w:rsid w:val="00B85112"/>
    <w:rsid w:val="00B879F0"/>
    <w:rsid w:val="00BA181D"/>
    <w:rsid w:val="00BB189D"/>
    <w:rsid w:val="00BB6D00"/>
    <w:rsid w:val="00BB7919"/>
    <w:rsid w:val="00BC0131"/>
    <w:rsid w:val="00BC25AA"/>
    <w:rsid w:val="00BC4577"/>
    <w:rsid w:val="00BD3A0C"/>
    <w:rsid w:val="00BD44DE"/>
    <w:rsid w:val="00C022E3"/>
    <w:rsid w:val="00C05A8D"/>
    <w:rsid w:val="00C0636B"/>
    <w:rsid w:val="00C076EC"/>
    <w:rsid w:val="00C24A40"/>
    <w:rsid w:val="00C26F35"/>
    <w:rsid w:val="00C31DB8"/>
    <w:rsid w:val="00C36DBC"/>
    <w:rsid w:val="00C4712D"/>
    <w:rsid w:val="00C547BC"/>
    <w:rsid w:val="00C555C9"/>
    <w:rsid w:val="00C62804"/>
    <w:rsid w:val="00C7535B"/>
    <w:rsid w:val="00C769CE"/>
    <w:rsid w:val="00C907D6"/>
    <w:rsid w:val="00C94F55"/>
    <w:rsid w:val="00CA569D"/>
    <w:rsid w:val="00CA5F91"/>
    <w:rsid w:val="00CA7D62"/>
    <w:rsid w:val="00CB07A8"/>
    <w:rsid w:val="00CC1DCD"/>
    <w:rsid w:val="00CC22D7"/>
    <w:rsid w:val="00CD4A57"/>
    <w:rsid w:val="00CE2F31"/>
    <w:rsid w:val="00D00A21"/>
    <w:rsid w:val="00D05632"/>
    <w:rsid w:val="00D2523D"/>
    <w:rsid w:val="00D31179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4B5D"/>
    <w:rsid w:val="00D675F8"/>
    <w:rsid w:val="00D717D8"/>
    <w:rsid w:val="00D74E10"/>
    <w:rsid w:val="00D8512E"/>
    <w:rsid w:val="00D92EA4"/>
    <w:rsid w:val="00D9681C"/>
    <w:rsid w:val="00DA1D88"/>
    <w:rsid w:val="00DA1E58"/>
    <w:rsid w:val="00DA3A42"/>
    <w:rsid w:val="00DB434A"/>
    <w:rsid w:val="00DC09D6"/>
    <w:rsid w:val="00DC4984"/>
    <w:rsid w:val="00DE3424"/>
    <w:rsid w:val="00DE4433"/>
    <w:rsid w:val="00DE4EF2"/>
    <w:rsid w:val="00DE65A0"/>
    <w:rsid w:val="00DE6D5D"/>
    <w:rsid w:val="00DF2C0E"/>
    <w:rsid w:val="00E043BA"/>
    <w:rsid w:val="00E04DB6"/>
    <w:rsid w:val="00E06FFB"/>
    <w:rsid w:val="00E134B4"/>
    <w:rsid w:val="00E201D7"/>
    <w:rsid w:val="00E20DFE"/>
    <w:rsid w:val="00E30155"/>
    <w:rsid w:val="00E3047F"/>
    <w:rsid w:val="00E31600"/>
    <w:rsid w:val="00E529B7"/>
    <w:rsid w:val="00E6005D"/>
    <w:rsid w:val="00E66863"/>
    <w:rsid w:val="00E73612"/>
    <w:rsid w:val="00E91FE1"/>
    <w:rsid w:val="00EA370C"/>
    <w:rsid w:val="00EA5E95"/>
    <w:rsid w:val="00EC2D2D"/>
    <w:rsid w:val="00ED2135"/>
    <w:rsid w:val="00ED4954"/>
    <w:rsid w:val="00EE0943"/>
    <w:rsid w:val="00EE33A2"/>
    <w:rsid w:val="00EF0A56"/>
    <w:rsid w:val="00EF515C"/>
    <w:rsid w:val="00F01562"/>
    <w:rsid w:val="00F059F8"/>
    <w:rsid w:val="00F12CE2"/>
    <w:rsid w:val="00F179E1"/>
    <w:rsid w:val="00F2159F"/>
    <w:rsid w:val="00F249FD"/>
    <w:rsid w:val="00F26B3B"/>
    <w:rsid w:val="00F35A3D"/>
    <w:rsid w:val="00F36D42"/>
    <w:rsid w:val="00F413DD"/>
    <w:rsid w:val="00F44C3B"/>
    <w:rsid w:val="00F518DA"/>
    <w:rsid w:val="00F51921"/>
    <w:rsid w:val="00F6090A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774E"/>
    <w:rsid w:val="00FD3F15"/>
    <w:rsid w:val="00FE47F6"/>
    <w:rsid w:val="00FF45E9"/>
    <w:rsid w:val="0E0BD61C"/>
    <w:rsid w:val="1935F6A6"/>
    <w:rsid w:val="217CC5EE"/>
    <w:rsid w:val="3281B9ED"/>
    <w:rsid w:val="388AA552"/>
    <w:rsid w:val="4504F84D"/>
    <w:rsid w:val="646EDB26"/>
    <w:rsid w:val="6ACF4A00"/>
    <w:rsid w:val="6CD260C4"/>
    <w:rsid w:val="6EB6EE97"/>
    <w:rsid w:val="6FD3533A"/>
    <w:rsid w:val="6FFFDAAB"/>
    <w:rsid w:val="71ED98DE"/>
    <w:rsid w:val="72760E6F"/>
    <w:rsid w:val="75EF5A77"/>
    <w:rsid w:val="761B2CF3"/>
    <w:rsid w:val="7D7BC59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B0E714"/>
  <w15:docId w15:val="{D2C7166B-BAF2-6741-B43E-F0DA11F56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CN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ate">
    <w:name w:val="Date"/>
    <w:basedOn w:val="Normal"/>
    <w:next w:val="Normal"/>
    <w:link w:val="DateChar"/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</w:style>
  <w:style w:type="character" w:styleId="Emphasis">
    <w:name w:val="Emphasis"/>
    <w:qFormat/>
    <w:rPr>
      <w:i/>
      <w:iCs/>
    </w:rPr>
  </w:style>
  <w:style w:type="paragraph" w:styleId="EndnoteText">
    <w:name w:val="endnote text"/>
    <w:basedOn w:val="Normal"/>
    <w:link w:val="EndnoteTextChar"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Pr>
      <w:rFonts w:ascii="Calibri Light" w:eastAsia="Times New Roman" w:hAnsi="Calibri Light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HTMLAddress">
    <w:name w:val="HTML Address"/>
    <w:basedOn w:val="Normal"/>
    <w:link w:val="HTMLAddressChar"/>
    <w:rPr>
      <w:i/>
      <w:iCs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IndexHeading">
    <w:name w:val="index heading"/>
    <w:basedOn w:val="Normal"/>
    <w:next w:val="Index1"/>
    <w:rPr>
      <w:rFonts w:ascii="Calibri Light" w:eastAsia="Times New Roman" w:hAnsi="Calibri Light"/>
      <w:b/>
      <w:bCs/>
    </w:r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ListNumber3">
    <w:name w:val="List Number 3"/>
    <w:basedOn w:val="Normal"/>
    <w:pPr>
      <w:numPr>
        <w:numId w:val="1"/>
      </w:numPr>
      <w:contextualSpacing/>
    </w:pPr>
  </w:style>
  <w:style w:type="paragraph" w:styleId="ListNumber4">
    <w:name w:val="List Number 4"/>
    <w:basedOn w:val="Normal"/>
    <w:pPr>
      <w:numPr>
        <w:numId w:val="2"/>
      </w:numPr>
      <w:contextualSpacing/>
    </w:pPr>
  </w:style>
  <w:style w:type="paragraph" w:styleId="ListNumber5">
    <w:name w:val="List Number 5"/>
    <w:basedOn w:val="Normal"/>
    <w:pPr>
      <w:numPr>
        <w:numId w:val="3"/>
      </w:numPr>
      <w:contextualSpacing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paragraph" w:styleId="PlainText">
    <w:name w:val="Plain Text"/>
    <w:basedOn w:val="Normal"/>
    <w:link w:val="PlainTextChar"/>
    <w:rPr>
      <w:rFonts w:ascii="Courier New" w:hAnsi="Courier New" w:cs="Courier New"/>
    </w:rPr>
  </w:style>
  <w:style w:type="paragraph" w:styleId="Salutation">
    <w:name w:val="Salutation"/>
    <w:basedOn w:val="Normal"/>
    <w:next w:val="Normal"/>
    <w:link w:val="SalutationChar"/>
  </w:style>
  <w:style w:type="paragraph" w:styleId="Signature">
    <w:name w:val="Signature"/>
    <w:basedOn w:val="Normal"/>
    <w:link w:val="SignatureChar"/>
    <w:pPr>
      <w:ind w:left="4252"/>
    </w:pPr>
  </w:style>
  <w:style w:type="character" w:styleId="Strong">
    <w:name w:val="Strong"/>
    <w:basedOn w:val="DefaultParagraphFont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TableofFigures">
    <w:name w:val="table of figures"/>
    <w:basedOn w:val="Normal"/>
    <w:next w:val="Normal"/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BodyTextChar">
    <w:name w:val="Body Text Char"/>
    <w:link w:val="BodyText"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NoteHeadingChar">
    <w:name w:val="Note Heading Char"/>
    <w:link w:val="NoteHeading"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TitleChar">
    <w:name w:val="Title Char"/>
    <w:link w:val="Title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Pr>
      <w:rFonts w:ascii="Times New Roman" w:hAnsi="Times New Roman"/>
      <w:color w:val="FF0000"/>
      <w:lang w:val="en-GB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1DFDD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2057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ivyguo/Library/Containers/com.kingsoft.wpsoffice.mac/Data/C:\Program%2520Files\Microsoft%25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C:\Program%20Files\Microsoft%20Office\Templates\3gpp\3gpp_70.dot</Template>
  <TotalTime>10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Ivy Guo</cp:lastModifiedBy>
  <cp:revision>278</cp:revision>
  <cp:lastPrinted>1900-01-04T09:58:17Z</cp:lastPrinted>
  <dcterms:created xsi:type="dcterms:W3CDTF">2022-12-10T01:21:00Z</dcterms:created>
  <dcterms:modified xsi:type="dcterms:W3CDTF">2024-08-12T08:53:00Z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  <property fmtid="{D5CDD505-2E9C-101B-9397-08002B2CF9AE}" pid="24" name="KSOProductBuildVer">
    <vt:lpwstr>1033-6.9.0.8865</vt:lpwstr>
  </property>
  <property fmtid="{D5CDD505-2E9C-101B-9397-08002B2CF9AE}" pid="25" name="ICV">
    <vt:lpwstr>EDB0D4385B01592A70E9B2660489E7FC_42</vt:lpwstr>
  </property>
</Properties>
</file>